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18" w:rsidRPr="002A3A15" w:rsidRDefault="00962918" w:rsidP="00FF21F5">
      <w:pPr>
        <w:jc w:val="center"/>
        <w:rPr>
          <w:b/>
          <w:spacing w:val="80"/>
          <w:sz w:val="28"/>
          <w:szCs w:val="28"/>
          <w:lang w:val="uk-UA"/>
        </w:rPr>
      </w:pPr>
      <w:r w:rsidRPr="002A3A15">
        <w:rPr>
          <w:b/>
          <w:spacing w:val="80"/>
          <w:sz w:val="28"/>
          <w:szCs w:val="28"/>
          <w:lang w:val="uk-UA"/>
        </w:rPr>
        <w:t>ЗВІТНІСТЬ</w:t>
      </w:r>
    </w:p>
    <w:p w:rsidR="00962918" w:rsidRPr="002A3A15" w:rsidRDefault="000271B4" w:rsidP="00962918">
      <w:pPr>
        <w:jc w:val="center"/>
        <w:rPr>
          <w:b/>
          <w:bCs/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Звіт про медичну допомогу</w:t>
      </w:r>
      <w:r w:rsidR="00962918" w:rsidRPr="002A3A15">
        <w:rPr>
          <w:b/>
          <w:bCs/>
          <w:sz w:val="32"/>
          <w:szCs w:val="32"/>
          <w:lang w:val="uk-UA"/>
        </w:rPr>
        <w:t xml:space="preserve"> </w:t>
      </w:r>
      <w:r w:rsidRPr="002A3A15">
        <w:rPr>
          <w:b/>
          <w:bCs/>
          <w:sz w:val="32"/>
          <w:szCs w:val="32"/>
          <w:lang w:val="uk-UA"/>
        </w:rPr>
        <w:t>дітям</w:t>
      </w:r>
    </w:p>
    <w:p w:rsidR="000271B4" w:rsidRPr="002A3A15" w:rsidRDefault="000271B4" w:rsidP="00962918">
      <w:pPr>
        <w:jc w:val="center"/>
        <w:rPr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за 2024 рік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>Харківська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>6. Харківський район</w:t>
      </w:r>
    </w:p>
    <w:p w:rsidR="00962918" w:rsidRPr="002A3A15" w:rsidRDefault="00962918" w:rsidP="00962918">
      <w:pPr>
        <w:rPr>
          <w:lang w:val="uk-UA"/>
        </w:rPr>
      </w:pPr>
      <w:r w:rsidRPr="002A3A15">
        <w:rPr>
          <w:lang w:val="uk-UA"/>
        </w:rPr>
        <w:t xml:space="preserve">14. Харківська </w:t>
      </w:r>
      <w:proofErr w:type="spellStart"/>
      <w:r w:rsidRPr="002A3A15">
        <w:rPr>
          <w:lang w:val="uk-UA"/>
        </w:rPr>
        <w:t>мтг</w:t>
      </w:r>
      <w:proofErr w:type="spellEnd"/>
      <w:r w:rsidRPr="002A3A15">
        <w:rPr>
          <w:lang w:val="uk-UA"/>
        </w:rPr>
        <w:t xml:space="preserve"> (</w:t>
      </w:r>
      <w:proofErr w:type="spellStart"/>
      <w:r w:rsidRPr="002A3A15">
        <w:rPr>
          <w:lang w:val="uk-UA"/>
        </w:rPr>
        <w:t>м.Харків</w:t>
      </w:r>
      <w:proofErr w:type="spellEnd"/>
      <w:r w:rsidRPr="002A3A15">
        <w:rPr>
          <w:lang w:val="uk-UA"/>
        </w:rPr>
        <w:t>)</w:t>
      </w:r>
    </w:p>
    <w:p w:rsidR="00751E46" w:rsidRPr="002A3A15" w:rsidRDefault="00751E46" w:rsidP="00751E46">
      <w:pPr>
        <w:rPr>
          <w:lang w:val="uk-UA"/>
        </w:rPr>
      </w:pPr>
    </w:p>
    <w:p w:rsidR="00751E46" w:rsidRPr="002A3A15" w:rsidRDefault="00751E46" w:rsidP="00751E46">
      <w:pPr>
        <w:rPr>
          <w:lang w:val="uk-UA"/>
        </w:rPr>
      </w:pPr>
    </w:p>
    <w:p w:rsidR="008B36C3" w:rsidRPr="002A3A15" w:rsidRDefault="00962918" w:rsidP="00962918">
      <w:pPr>
        <w:rPr>
          <w:bCs/>
          <w:lang w:val="uk-UA"/>
        </w:rPr>
      </w:pPr>
      <w:r w:rsidRPr="002A3A15">
        <w:rPr>
          <w:lang w:val="uk-UA"/>
        </w:rPr>
        <w:t>Форма в цілому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0"/>
        <w:gridCol w:w="2430"/>
        <w:gridCol w:w="2200"/>
      </w:tblGrid>
      <w:tr w:rsidR="008B36C3" w:rsidRPr="00C51501">
        <w:trPr>
          <w:cantSplit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Подають</w:t>
            </w:r>
            <w:r w:rsidR="007770CD" w:rsidRPr="002A3A15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Терміни подання</w:t>
            </w:r>
          </w:p>
        </w:tc>
        <w:tc>
          <w:tcPr>
            <w:tcW w:w="209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8B36C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A3A15">
              <w:rPr>
                <w:b/>
                <w:sz w:val="22"/>
                <w:szCs w:val="22"/>
                <w:lang w:val="uk-UA"/>
              </w:rPr>
              <w:t>Форма №</w:t>
            </w:r>
            <w:r w:rsidR="008C6158" w:rsidRPr="002A3A15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2A3A15">
              <w:rPr>
                <w:b/>
                <w:sz w:val="22"/>
                <w:szCs w:val="22"/>
                <w:lang w:val="uk-UA"/>
              </w:rPr>
              <w:t>31</w:t>
            </w:r>
          </w:p>
          <w:p w:rsidR="008C6158" w:rsidRPr="002A3A15" w:rsidRDefault="008C6158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(річна)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770CD" w:rsidRPr="002A3A15" w:rsidRDefault="007770CD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ЗАТВЕРДЖЕНО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Наказ МОЗ</w:t>
            </w:r>
            <w:r w:rsidR="0026786F" w:rsidRPr="002A3A15">
              <w:rPr>
                <w:sz w:val="22"/>
                <w:szCs w:val="22"/>
                <w:lang w:val="uk-UA"/>
              </w:rPr>
              <w:t xml:space="preserve"> України</w:t>
            </w:r>
          </w:p>
          <w:p w:rsidR="008B36C3" w:rsidRPr="002A3A15" w:rsidRDefault="00305636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31</w:t>
            </w:r>
            <w:r w:rsidR="00AC5B77" w:rsidRPr="002A3A15">
              <w:rPr>
                <w:sz w:val="22"/>
                <w:szCs w:val="22"/>
                <w:lang w:val="uk-UA"/>
              </w:rPr>
              <w:t>.07.</w:t>
            </w:r>
            <w:r w:rsidRPr="002A3A15">
              <w:rPr>
                <w:sz w:val="22"/>
                <w:szCs w:val="22"/>
                <w:lang w:val="uk-UA"/>
              </w:rPr>
              <w:t xml:space="preserve">2013 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№ </w:t>
            </w:r>
            <w:r w:rsidRPr="002A3A15">
              <w:rPr>
                <w:sz w:val="22"/>
                <w:szCs w:val="22"/>
                <w:lang w:val="uk-UA"/>
              </w:rPr>
              <w:t>665</w:t>
            </w:r>
          </w:p>
          <w:p w:rsidR="00A34E29" w:rsidRPr="002A3A15" w:rsidRDefault="00A34E29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A34E29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а погодженням з </w:t>
            </w:r>
            <w:proofErr w:type="spellStart"/>
            <w:r w:rsidR="008B36C3" w:rsidRPr="002A3A15">
              <w:rPr>
                <w:sz w:val="22"/>
                <w:szCs w:val="22"/>
                <w:lang w:val="uk-UA"/>
              </w:rPr>
              <w:t>Держстатом</w:t>
            </w:r>
            <w:proofErr w:type="spellEnd"/>
            <w:r w:rsidR="008B36C3" w:rsidRPr="002A3A15">
              <w:rPr>
                <w:sz w:val="22"/>
                <w:szCs w:val="22"/>
                <w:lang w:val="uk-UA"/>
              </w:rPr>
              <w:t xml:space="preserve"> України </w:t>
            </w:r>
          </w:p>
        </w:tc>
      </w:tr>
      <w:tr w:rsidR="008B36C3" w:rsidRPr="002A3A15">
        <w:trPr>
          <w:cantSplit/>
          <w:trHeight w:val="860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1. Дитячі лікарні (поліклініки, амбулаторії), дитячі відділення лікарень і необ’єднаних </w:t>
            </w:r>
            <w:proofErr w:type="spellStart"/>
            <w:r w:rsidRPr="002A3A15">
              <w:rPr>
                <w:sz w:val="16"/>
                <w:szCs w:val="16"/>
                <w:lang w:val="uk-UA"/>
              </w:rPr>
              <w:t>поліклінік</w:t>
            </w:r>
            <w:proofErr w:type="spellEnd"/>
            <w:r w:rsidRPr="002A3A15">
              <w:rPr>
                <w:sz w:val="16"/>
                <w:szCs w:val="16"/>
                <w:lang w:val="uk-UA"/>
              </w:rPr>
              <w:t xml:space="preserve"> у містах і селищах міського типу, сільські, дільничні </w:t>
            </w:r>
            <w:r w:rsidR="009909BE" w:rsidRPr="002A3A15">
              <w:rPr>
                <w:sz w:val="16"/>
                <w:szCs w:val="16"/>
                <w:lang w:val="uk-UA"/>
              </w:rPr>
              <w:t xml:space="preserve">і районні лікарні (амбулаторії), сімейні амбулаторії, центри первинної медико-санітарної допомоги </w:t>
            </w:r>
            <w:r w:rsidRPr="002A3A15">
              <w:rPr>
                <w:sz w:val="16"/>
                <w:szCs w:val="16"/>
                <w:lang w:val="uk-UA"/>
              </w:rPr>
              <w:t xml:space="preserve">незалежно від наявності дитячих відділень (останні – при відсутності у районному центрі дитячої поліклініки) </w:t>
            </w:r>
            <w:r w:rsidR="00A34E29" w:rsidRPr="002A3A15">
              <w:rPr>
                <w:sz w:val="16"/>
                <w:szCs w:val="16"/>
                <w:lang w:val="uk-UA"/>
              </w:rPr>
              <w:t xml:space="preserve">– </w:t>
            </w:r>
            <w:r w:rsidRPr="002A3A15">
              <w:rPr>
                <w:sz w:val="16"/>
                <w:szCs w:val="16"/>
                <w:lang w:val="uk-UA"/>
              </w:rPr>
              <w:t xml:space="preserve">головному лікарю </w:t>
            </w:r>
            <w:r w:rsidR="00F02FC2" w:rsidRPr="002A3A15">
              <w:rPr>
                <w:sz w:val="16"/>
                <w:szCs w:val="16"/>
                <w:lang w:val="uk-UA"/>
              </w:rPr>
              <w:t>центральної районної (міської) лікарні</w:t>
            </w:r>
            <w:r w:rsidR="00D07423" w:rsidRPr="002A3A1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5 січня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C51501">
        <w:trPr>
          <w:cantSplit/>
          <w:trHeight w:val="70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2. Головний лікар центральної районної (міської) лікарні зведений звіт та керівники закладів іншого підпорядкування, форми власності – Міністерству охорони здоров’я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структурним підрозділам з питань </w:t>
            </w:r>
            <w:r w:rsidRPr="002A3A15">
              <w:rPr>
                <w:sz w:val="16"/>
                <w:szCs w:val="16"/>
                <w:lang w:val="uk-UA"/>
              </w:rPr>
              <w:t>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, Київської та Севастопольської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міських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згідно з наказом </w:t>
            </w:r>
            <w:r w:rsidR="004708CC" w:rsidRPr="002A3A15">
              <w:rPr>
                <w:sz w:val="16"/>
                <w:szCs w:val="16"/>
                <w:lang w:val="uk-UA"/>
              </w:rPr>
              <w:t>Міністерства охорони здоров'я Автономної Республіки Крим, управлін</w:t>
            </w:r>
            <w:r w:rsidR="00D4523C" w:rsidRPr="002A3A15">
              <w:rPr>
                <w:sz w:val="16"/>
                <w:szCs w:val="16"/>
                <w:lang w:val="uk-UA"/>
              </w:rPr>
              <w:t>ня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 охорони здоров’я обласних, Київської та Севастопольської міських державних адміністрацій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C51501">
        <w:trPr>
          <w:cantSplit/>
          <w:trHeight w:val="88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3. Міністерство охорони здоров'я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>структурні підрозділи з питань</w:t>
            </w:r>
            <w:r w:rsidRPr="002A3A15">
              <w:rPr>
                <w:sz w:val="16"/>
                <w:szCs w:val="16"/>
                <w:lang w:val="uk-UA"/>
              </w:rPr>
              <w:t xml:space="preserve"> 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>,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4708CC" w:rsidRPr="002A3A15">
              <w:rPr>
                <w:sz w:val="16"/>
                <w:szCs w:val="16"/>
                <w:lang w:val="uk-UA"/>
              </w:rPr>
              <w:t>Київської та Севастопольської міських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 зведений звіт щодо закладів, що перебувають у сфері управління Міністерства охорони здоров’я України, заклад</w:t>
            </w:r>
            <w:r w:rsidR="00A34E29" w:rsidRPr="002A3A15">
              <w:rPr>
                <w:sz w:val="16"/>
                <w:szCs w:val="16"/>
                <w:lang w:val="uk-UA"/>
              </w:rPr>
              <w:t>ів</w:t>
            </w:r>
            <w:r w:rsidRPr="002A3A15">
              <w:rPr>
                <w:sz w:val="16"/>
                <w:szCs w:val="16"/>
                <w:lang w:val="uk-UA"/>
              </w:rPr>
              <w:t xml:space="preserve"> іншого підпорядкування, форми власності – Міністерству охорони здоров’я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згідно з наказом Міністерства охорони здоров'я України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17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4. Міністерство охорони здоров'я України зведений звіт по Україні – Державн</w:t>
            </w:r>
            <w:r w:rsidR="00C35E1B" w:rsidRPr="002A3A15">
              <w:rPr>
                <w:sz w:val="16"/>
                <w:szCs w:val="16"/>
                <w:lang w:val="uk-UA"/>
              </w:rPr>
              <w:t>ій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C35E1B" w:rsidRPr="002A3A15">
              <w:rPr>
                <w:sz w:val="16"/>
                <w:szCs w:val="16"/>
                <w:lang w:val="uk-UA"/>
              </w:rPr>
              <w:t>службі</w:t>
            </w:r>
            <w:r w:rsidRPr="002A3A15">
              <w:rPr>
                <w:sz w:val="16"/>
                <w:szCs w:val="16"/>
                <w:lang w:val="uk-UA"/>
              </w:rPr>
              <w:t xml:space="preserve"> статистики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15 квітня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B36C3" w:rsidRPr="002A3A15" w:rsidRDefault="008B36C3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639"/>
      </w:tblGrid>
      <w:tr w:rsidR="00662804" w:rsidRPr="002A3A15">
        <w:trPr>
          <w:trHeight w:val="475"/>
          <w:jc w:val="center"/>
        </w:trPr>
        <w:tc>
          <w:tcPr>
            <w:tcW w:w="99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Респондент:</w:t>
            </w:r>
          </w:p>
        </w:tc>
      </w:tr>
      <w:tr w:rsidR="00662804" w:rsidRPr="00C51501">
        <w:trPr>
          <w:trHeight w:val="42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0D7C3F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  <w:r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Pr="00C51501">
              <w:rPr>
                <w:bCs/>
                <w:szCs w:val="18"/>
                <w:lang w:val="uk-UA"/>
              </w:rPr>
              <w:t>Департамент охорони здоров'я Харківської міської ради</w:t>
            </w:r>
          </w:p>
        </w:tc>
      </w:tr>
      <w:tr w:rsidR="008B36C3" w:rsidRPr="00C51501">
        <w:trPr>
          <w:trHeight w:val="44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B36C3" w:rsidRPr="002A3A15" w:rsidRDefault="008B36C3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Місцезнаходження</w:t>
            </w:r>
            <w:r w:rsidR="00BB2304"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BB2304" w:rsidRPr="00C51501">
              <w:rPr>
                <w:bCs/>
                <w:szCs w:val="18"/>
                <w:lang w:val="uk-UA"/>
              </w:rPr>
              <w:t>м. Харків, вул. Сумська,64</w:t>
            </w:r>
            <w:bookmarkStart w:id="0" w:name="_GoBack"/>
            <w:bookmarkEnd w:id="0"/>
          </w:p>
        </w:tc>
      </w:tr>
      <w:tr w:rsidR="008B36C3" w:rsidRPr="00C51501">
        <w:trPr>
          <w:trHeight w:val="408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36C3" w:rsidRPr="002A3A15" w:rsidRDefault="005B4DD2" w:rsidP="00662804">
            <w:pPr>
              <w:pStyle w:val="1"/>
              <w:keepNext w:val="0"/>
              <w:rPr>
                <w:b w:val="0"/>
                <w:bCs/>
              </w:rPr>
            </w:pPr>
            <w:r w:rsidRPr="002A3A15">
              <w:rPr>
                <w:b w:val="0"/>
                <w:bCs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0" t="0" r="0" b="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07423" w:rsidRDefault="00D07423" w:rsidP="008B36C3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295.2pt;margin-top:-10.8pt;width:21.65pt;height: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" o:allowincell="f" stroked="f" strokeweight=".25pt">
                      <v:textbox inset="1pt,1pt,1pt,1pt">
                        <w:txbxContent>
                          <w:p w:rsidR="00D07423" w:rsidRDefault="00D07423" w:rsidP="008B36C3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1BD7" w:rsidRPr="002A3A15">
              <w:rPr>
                <w:b w:val="0"/>
                <w:bCs/>
                <w:sz w:val="20"/>
              </w:rPr>
              <w:t>(поштовий індекс, область/А</w:t>
            </w:r>
            <w:r w:rsidR="00D07423" w:rsidRPr="002A3A15">
              <w:rPr>
                <w:b w:val="0"/>
                <w:bCs/>
                <w:sz w:val="20"/>
              </w:rPr>
              <w:t xml:space="preserve">втономна </w:t>
            </w:r>
            <w:r w:rsidR="007961E1" w:rsidRPr="002A3A15">
              <w:rPr>
                <w:b w:val="0"/>
                <w:bCs/>
                <w:sz w:val="20"/>
              </w:rPr>
              <w:t>Р</w:t>
            </w:r>
            <w:r w:rsidR="00D07423" w:rsidRPr="002A3A15">
              <w:rPr>
                <w:b w:val="0"/>
                <w:bCs/>
                <w:sz w:val="20"/>
              </w:rPr>
              <w:t xml:space="preserve">еспубліка </w:t>
            </w:r>
            <w:r w:rsidR="00661BD7" w:rsidRPr="002A3A15">
              <w:rPr>
                <w:b w:val="0"/>
                <w:bCs/>
                <w:sz w:val="20"/>
              </w:rPr>
              <w:t>Крим, район, населений пункт, вулиця/провулок, площа тощо</w:t>
            </w:r>
            <w:r w:rsidR="00D07423" w:rsidRPr="002A3A15">
              <w:rPr>
                <w:b w:val="0"/>
                <w:bCs/>
                <w:sz w:val="20"/>
              </w:rPr>
              <w:t>,</w:t>
            </w:r>
          </w:p>
        </w:tc>
      </w:tr>
      <w:tr w:rsidR="00661BD7" w:rsidRPr="00C51501">
        <w:trPr>
          <w:trHeight w:val="414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1BD7" w:rsidRPr="002A3A15" w:rsidRDefault="005B4DD2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213360</wp:posOffset>
                      </wp:positionV>
                      <wp:extent cx="6477000" cy="0"/>
                      <wp:effectExtent l="0" t="0" r="0" b="0"/>
                      <wp:wrapNone/>
                      <wp:docPr id="7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16.8pt" to="508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8Pt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"/>
                  </w:pict>
                </mc:Fallback>
              </mc:AlternateContent>
            </w:r>
          </w:p>
        </w:tc>
      </w:tr>
      <w:tr w:rsidR="00661BD7" w:rsidRPr="002A3A15">
        <w:trPr>
          <w:trHeight w:val="402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1BD7" w:rsidRPr="002A3A15" w:rsidRDefault="00661BD7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lang w:val="uk-UA"/>
              </w:rPr>
              <w:t>№ будинку/корпус</w:t>
            </w:r>
            <w:r w:rsidR="00D07423" w:rsidRPr="002A3A15">
              <w:rPr>
                <w:bCs/>
                <w:i/>
                <w:lang w:val="uk-UA"/>
              </w:rPr>
              <w:t>у</w:t>
            </w:r>
            <w:r w:rsidRPr="002A3A15">
              <w:rPr>
                <w:bCs/>
                <w:i/>
                <w:lang w:val="uk-UA"/>
              </w:rPr>
              <w:t>, № квартири/</w:t>
            </w:r>
            <w:proofErr w:type="spellStart"/>
            <w:r w:rsidRPr="002A3A15">
              <w:rPr>
                <w:bCs/>
                <w:i/>
                <w:lang w:val="uk-UA"/>
              </w:rPr>
              <w:t>офіс</w:t>
            </w:r>
            <w:r w:rsidR="00D07423" w:rsidRPr="002A3A15">
              <w:rPr>
                <w:bCs/>
                <w:i/>
                <w:lang w:val="uk-UA"/>
              </w:rPr>
              <w:t>а</w:t>
            </w:r>
            <w:proofErr w:type="spellEnd"/>
            <w:r w:rsidR="00E3406C" w:rsidRPr="002A3A15">
              <w:rPr>
                <w:bCs/>
                <w:i/>
                <w:lang w:val="uk-UA"/>
              </w:rPr>
              <w:t>)</w:t>
            </w:r>
          </w:p>
        </w:tc>
      </w:tr>
      <w:tr w:rsidR="00661BD7" w:rsidRPr="002A3A15">
        <w:trPr>
          <w:trHeight w:val="467"/>
          <w:jc w:val="center"/>
        </w:trPr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BD7" w:rsidRPr="002A3A15" w:rsidRDefault="004708CC" w:rsidP="00662804">
            <w:pPr>
              <w:rPr>
                <w:b/>
                <w:bCs/>
                <w:lang w:val="uk-UA"/>
              </w:rPr>
            </w:pPr>
            <w:r w:rsidRPr="002A3A15">
              <w:rPr>
                <w:b/>
                <w:bCs/>
                <w:lang w:val="uk-UA"/>
              </w:rPr>
              <w:t>К</w:t>
            </w:r>
            <w:r w:rsidR="00661BD7" w:rsidRPr="002A3A15">
              <w:rPr>
                <w:b/>
                <w:bCs/>
                <w:lang w:val="uk-UA"/>
              </w:rPr>
              <w:t xml:space="preserve">од </w:t>
            </w:r>
            <w:r w:rsidR="00D07423" w:rsidRPr="002A3A15">
              <w:rPr>
                <w:b/>
                <w:bCs/>
                <w:lang w:val="uk-UA"/>
              </w:rPr>
              <w:t xml:space="preserve">за </w:t>
            </w:r>
            <w:r w:rsidR="00661BD7" w:rsidRPr="002A3A15">
              <w:rPr>
                <w:b/>
                <w:bCs/>
                <w:lang w:val="uk-UA"/>
              </w:rPr>
              <w:t>ЄДРПОУ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BD7" w:rsidRPr="002A3A15" w:rsidRDefault="00661BD7" w:rsidP="00662804">
            <w:pPr>
              <w:rPr>
                <w:bCs/>
                <w:szCs w:val="12"/>
                <w:lang w:val="uk-UA"/>
              </w:rPr>
            </w:pPr>
          </w:p>
        </w:tc>
      </w:tr>
    </w:tbl>
    <w:p w:rsidR="00C4765A" w:rsidRPr="002A3A15" w:rsidRDefault="00C4765A" w:rsidP="00177B6D">
      <w:pPr>
        <w:rPr>
          <w:lang w:val="uk-UA"/>
        </w:rPr>
      </w:pPr>
    </w:p>
    <w:p w:rsidR="00C4765A" w:rsidRPr="002A3A15" w:rsidRDefault="005B4DD2" w:rsidP="00177B6D">
      <w:pPr>
        <w:rPr>
          <w:lang w:val="uk-UA"/>
        </w:rPr>
      </w:pPr>
      <w:r w:rsidRPr="002A3A15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-1293495</wp:posOffset>
                </wp:positionV>
                <wp:extent cx="548640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65pt,-101.85pt" to="509.65pt,-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Lh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"/>
            </w:pict>
          </mc:Fallback>
        </mc:AlternateContent>
      </w:r>
      <w:r w:rsidRPr="002A3A15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-1583690</wp:posOffset>
                </wp:positionV>
                <wp:extent cx="5638800" cy="0"/>
                <wp:effectExtent l="0" t="0" r="0" b="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-124.7pt" to="510pt,-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m8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"/>
            </w:pict>
          </mc:Fallback>
        </mc:AlternateContent>
      </w:r>
      <w:r w:rsidR="00C4765A" w:rsidRPr="002A3A15">
        <w:rPr>
          <w:lang w:val="uk-UA"/>
        </w:rPr>
        <w:br w:type="page"/>
      </w:r>
    </w:p>
    <w:p w:rsidR="002A3A15" w:rsidRPr="002A3A15" w:rsidRDefault="00C623F0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lastRenderedPageBreak/>
        <w:t>Кількість</w:t>
      </w:r>
      <w:r w:rsidR="00010CBE" w:rsidRPr="002A3A15">
        <w:rPr>
          <w:b/>
          <w:sz w:val="24"/>
          <w:szCs w:val="24"/>
          <w:lang w:val="uk-UA"/>
        </w:rPr>
        <w:t xml:space="preserve"> дітей, які перебувають на обліку (не включаючи дані </w:t>
      </w:r>
      <w:r w:rsidR="00AF3521" w:rsidRPr="002A3A15">
        <w:rPr>
          <w:b/>
          <w:sz w:val="24"/>
          <w:szCs w:val="24"/>
          <w:lang w:val="uk-UA"/>
        </w:rPr>
        <w:t>щодо</w:t>
      </w:r>
      <w:r w:rsidR="00010CBE" w:rsidRPr="002A3A15">
        <w:rPr>
          <w:b/>
          <w:sz w:val="24"/>
          <w:szCs w:val="24"/>
          <w:lang w:val="uk-UA"/>
        </w:rPr>
        <w:t xml:space="preserve"> </w:t>
      </w:r>
      <w:r w:rsidR="00AF3521" w:rsidRPr="002A3A15">
        <w:rPr>
          <w:b/>
          <w:sz w:val="24"/>
          <w:szCs w:val="24"/>
          <w:lang w:val="uk-UA"/>
        </w:rPr>
        <w:t>дітей</w:t>
      </w:r>
    </w:p>
    <w:p w:rsidR="00010CBE" w:rsidRPr="002A3A15" w:rsidRDefault="00010CBE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в будинках дитини, дитячих будинках, школах-інтернатах)</w:t>
      </w:r>
    </w:p>
    <w:p w:rsidR="00010CBE" w:rsidRPr="002A3A15" w:rsidRDefault="004947D3">
      <w:pPr>
        <w:rPr>
          <w:b/>
          <w:lang w:val="uk-UA"/>
        </w:rPr>
      </w:pPr>
      <w:r w:rsidRPr="002A3A15">
        <w:rPr>
          <w:b/>
          <w:lang w:val="uk-UA"/>
        </w:rPr>
        <w:t>Таблиця 2100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595"/>
        <w:gridCol w:w="1263"/>
        <w:gridCol w:w="983"/>
        <w:gridCol w:w="1123"/>
        <w:gridCol w:w="983"/>
        <w:gridCol w:w="1123"/>
        <w:gridCol w:w="983"/>
        <w:gridCol w:w="1089"/>
      </w:tblGrid>
      <w:tr w:rsidR="00A5746D" w:rsidRPr="00C51501">
        <w:trPr>
          <w:cantSplit/>
          <w:jc w:val="center"/>
        </w:trPr>
        <w:tc>
          <w:tcPr>
            <w:tcW w:w="22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7E7ED2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A5746D" w:rsidRPr="002A3A15" w:rsidRDefault="00A5746D" w:rsidP="004947D3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Номер</w:t>
            </w:r>
            <w:r w:rsidR="004947D3" w:rsidRPr="002A3A15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Знаходилось під наглядом на початок звітного року</w:t>
            </w:r>
          </w:p>
        </w:tc>
        <w:tc>
          <w:tcPr>
            <w:tcW w:w="4253" w:type="dxa"/>
            <w:gridSpan w:val="4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 звітному році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Перебуває під наглядом на кінець звітного року</w:t>
            </w:r>
          </w:p>
        </w:tc>
      </w:tr>
      <w:tr w:rsidR="002A3A15" w:rsidRPr="00C51501">
        <w:trPr>
          <w:cantSplit/>
          <w:trHeight w:val="253"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34E29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адійшли під нагляд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в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ибуло з-під нагляду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омерло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 xml:space="preserve"> тому числі 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 xml:space="preserve">поза </w:t>
            </w:r>
            <w:r w:rsidRPr="002A3A15">
              <w:rPr>
                <w:b/>
                <w:sz w:val="16"/>
                <w:szCs w:val="16"/>
                <w:lang w:val="uk-UA"/>
              </w:rPr>
              <w:t>стаціона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>ром</w:t>
            </w: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2A3A15" w:rsidRPr="002A3A15">
        <w:trPr>
          <w:cantSplit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 них хлопчиків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 xml:space="preserve">Усього дітей </w:t>
            </w:r>
            <w:r w:rsidR="00C623F0" w:rsidRPr="002A3A15">
              <w:rPr>
                <w:lang w:val="uk-UA"/>
              </w:rPr>
              <w:t xml:space="preserve">у віці </w:t>
            </w:r>
            <w:r w:rsidRPr="002A3A15">
              <w:rPr>
                <w:lang w:val="uk-UA"/>
              </w:rPr>
              <w:t>0-17 років включно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190933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18330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35740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173482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88436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 до 14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154214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9642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26296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137524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69516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у тому числі діти у віці до 1 року життя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3752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3775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3576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3942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1921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C623F0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</w:t>
            </w:r>
            <w:r w:rsidR="003A7545" w:rsidRPr="002A3A15">
              <w:rPr>
                <w:lang w:val="uk-UA"/>
              </w:rPr>
              <w:t xml:space="preserve"> 15-17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36719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8688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9444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35958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18920</w:t>
            </w:r>
          </w:p>
        </w:tc>
      </w:tr>
    </w:tbl>
    <w:p w:rsidR="00010CBE" w:rsidRPr="002A3A15" w:rsidRDefault="00010CBE" w:rsidP="002A3A15">
      <w:pPr>
        <w:rPr>
          <w:lang w:val="uk-UA"/>
        </w:rPr>
      </w:pPr>
    </w:p>
    <w:p w:rsidR="00010CBE" w:rsidRPr="002A3A15" w:rsidRDefault="00010CBE" w:rsidP="002A3A15">
      <w:pPr>
        <w:rPr>
          <w:lang w:val="uk-UA"/>
        </w:rPr>
      </w:pPr>
    </w:p>
    <w:p w:rsidR="002A3A15" w:rsidRPr="002A3A15" w:rsidRDefault="00823E12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>Кількість</w:t>
      </w:r>
      <w:r w:rsidR="00010CBE" w:rsidRPr="002A3A15">
        <w:rPr>
          <w:bCs w:val="0"/>
        </w:rPr>
        <w:t xml:space="preserve"> новонароджених, які надійшли</w:t>
      </w:r>
    </w:p>
    <w:p w:rsidR="00C623F0" w:rsidRPr="002A3A15" w:rsidRDefault="00010CBE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 xml:space="preserve">під нагляд даного закладу </w:t>
      </w:r>
      <w:r w:rsidR="00AF3521" w:rsidRPr="002A3A15">
        <w:rPr>
          <w:bCs w:val="0"/>
        </w:rPr>
        <w:t>охорони здоров’я</w:t>
      </w:r>
    </w:p>
    <w:p w:rsidR="002A3A15" w:rsidRPr="002A3A15" w:rsidRDefault="002A3A15" w:rsidP="002A3A15">
      <w:pPr>
        <w:rPr>
          <w:b/>
          <w:iCs/>
          <w:lang w:val="uk-UA"/>
        </w:rPr>
      </w:pPr>
      <w:r w:rsidRPr="002A3A15">
        <w:rPr>
          <w:b/>
          <w:lang w:val="uk-UA"/>
        </w:rPr>
        <w:t>Таблиця 2</w:t>
      </w:r>
      <w:r w:rsidR="00D15680">
        <w:rPr>
          <w:b/>
          <w:lang w:val="uk-UA"/>
        </w:rPr>
        <w:t>2</w:t>
      </w:r>
      <w:r w:rsidRPr="002A3A15">
        <w:rPr>
          <w:b/>
          <w:lang w:val="uk-UA"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1"/>
        <w:gridCol w:w="1533"/>
        <w:gridCol w:w="3068"/>
      </w:tblGrid>
      <w:tr w:rsidR="00C623F0" w:rsidRPr="002A3A15">
        <w:trPr>
          <w:trHeight w:val="253"/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722C1E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Усього</w:t>
            </w:r>
          </w:p>
        </w:tc>
      </w:tr>
      <w:tr w:rsidR="00C623F0" w:rsidRPr="002A3A15">
        <w:trPr>
          <w:trHeight w:val="253"/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1</w:t>
            </w: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823E12" w:rsidP="002A3A15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</w:t>
            </w:r>
            <w:r w:rsidR="00C623F0" w:rsidRPr="002A3A15">
              <w:rPr>
                <w:b w:val="0"/>
                <w:bCs w:val="0"/>
                <w:sz w:val="20"/>
                <w:szCs w:val="20"/>
              </w:rPr>
              <w:t xml:space="preserve"> новонароджених, які надійшли під нагляд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3681</w:t>
            </w:r>
          </w:p>
        </w:tc>
      </w:tr>
    </w:tbl>
    <w:p w:rsidR="00010CBE" w:rsidRPr="002A3A15" w:rsidRDefault="00010CBE" w:rsidP="00E7556E">
      <w:pPr>
        <w:rPr>
          <w:lang w:val="uk-UA"/>
        </w:rPr>
      </w:pPr>
    </w:p>
    <w:p w:rsidR="002A3A15" w:rsidRPr="002A3A15" w:rsidRDefault="002A3A15" w:rsidP="00E7556E">
      <w:pPr>
        <w:rPr>
          <w:lang w:val="uk-UA"/>
        </w:rPr>
      </w:pPr>
    </w:p>
    <w:p w:rsidR="00BE4CD6" w:rsidRDefault="00010CBE" w:rsidP="00BE4CD6">
      <w:pPr>
        <w:pStyle w:val="a6"/>
        <w:jc w:val="center"/>
        <w:rPr>
          <w:bCs w:val="0"/>
        </w:rPr>
      </w:pPr>
      <w:r w:rsidRPr="002A3A15">
        <w:rPr>
          <w:bCs w:val="0"/>
        </w:rPr>
        <w:t xml:space="preserve">Захворюваність </w:t>
      </w:r>
      <w:r w:rsidR="00C623F0" w:rsidRPr="002A3A15">
        <w:rPr>
          <w:bCs w:val="0"/>
        </w:rPr>
        <w:t xml:space="preserve">і смертність </w:t>
      </w:r>
      <w:r w:rsidRPr="002A3A15">
        <w:rPr>
          <w:bCs w:val="0"/>
        </w:rPr>
        <w:t>дітей</w:t>
      </w:r>
    </w:p>
    <w:p w:rsidR="00010CBE" w:rsidRPr="002A3A15" w:rsidRDefault="00C623F0" w:rsidP="00BE4CD6">
      <w:pPr>
        <w:pStyle w:val="a6"/>
        <w:jc w:val="center"/>
        <w:rPr>
          <w:i/>
          <w:iCs/>
        </w:rPr>
      </w:pPr>
      <w:r w:rsidRPr="002A3A15">
        <w:rPr>
          <w:bCs w:val="0"/>
        </w:rPr>
        <w:t xml:space="preserve">у віці </w:t>
      </w:r>
      <w:r w:rsidR="00FF58F9" w:rsidRPr="002A3A15">
        <w:rPr>
          <w:bCs w:val="0"/>
        </w:rPr>
        <w:t>до 1</w:t>
      </w:r>
      <w:r w:rsidR="00C35E1B" w:rsidRPr="002A3A15">
        <w:rPr>
          <w:bCs w:val="0"/>
        </w:rPr>
        <w:t xml:space="preserve"> </w:t>
      </w:r>
      <w:r w:rsidR="00FF58F9" w:rsidRPr="002A3A15">
        <w:rPr>
          <w:bCs w:val="0"/>
        </w:rPr>
        <w:t>року</w:t>
      </w:r>
      <w:r w:rsidR="00D05D92" w:rsidRPr="002A3A15">
        <w:rPr>
          <w:bCs w:val="0"/>
        </w:rPr>
        <w:t xml:space="preserve"> (кількість захворювань)</w:t>
      </w:r>
    </w:p>
    <w:p w:rsidR="00010CBE" w:rsidRPr="00F50611" w:rsidRDefault="00F50611" w:rsidP="00F50611">
      <w:pPr>
        <w:rPr>
          <w:b/>
          <w:iCs/>
        </w:rPr>
      </w:pPr>
      <w:proofErr w:type="spellStart"/>
      <w:r w:rsidRPr="00F50611">
        <w:rPr>
          <w:b/>
        </w:rPr>
        <w:t>Таблиця</w:t>
      </w:r>
      <w:proofErr w:type="spellEnd"/>
      <w:r w:rsidRPr="00F50611">
        <w:rPr>
          <w:b/>
        </w:rPr>
        <w:t xml:space="preserve"> 2</w:t>
      </w:r>
      <w:r>
        <w:rPr>
          <w:b/>
          <w:lang w:val="uk-UA"/>
        </w:rPr>
        <w:t>3</w:t>
      </w:r>
      <w:r w:rsidRPr="00F50611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C55F95" w:rsidRPr="00C51501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EB4D41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proofErr w:type="spellStart"/>
            <w:r w:rsidRPr="0005099E">
              <w:rPr>
                <w:bCs w:val="0"/>
                <w:sz w:val="16"/>
                <w:szCs w:val="16"/>
              </w:rPr>
              <w:t>Найменуваннякласів</w:t>
            </w:r>
            <w:proofErr w:type="spellEnd"/>
            <w:r w:rsidRPr="0005099E">
              <w:rPr>
                <w:bCs w:val="0"/>
                <w:sz w:val="16"/>
                <w:szCs w:val="16"/>
              </w:rPr>
              <w:t xml:space="preserve"> і окремих </w:t>
            </w:r>
            <w:proofErr w:type="spellStart"/>
            <w:r w:rsidRPr="0005099E">
              <w:rPr>
                <w:bCs w:val="0"/>
                <w:sz w:val="16"/>
                <w:szCs w:val="16"/>
              </w:rPr>
              <w:t>хвороб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36C3" w:rsidRPr="0005099E" w:rsidRDefault="008B36C3" w:rsidP="0005099E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7FCA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Шифр за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Зареєстровано </w:t>
            </w:r>
            <w:proofErr w:type="spellStart"/>
            <w:r w:rsidR="003C12D7">
              <w:rPr>
                <w:bCs w:val="0"/>
                <w:sz w:val="16"/>
                <w:szCs w:val="16"/>
              </w:rPr>
              <w:t>захво-</w:t>
            </w:r>
            <w:r w:rsidR="00823E12" w:rsidRPr="0005099E">
              <w:rPr>
                <w:bCs w:val="0"/>
                <w:sz w:val="16"/>
                <w:szCs w:val="16"/>
              </w:rPr>
              <w:t>рювань</w:t>
            </w:r>
            <w:proofErr w:type="spellEnd"/>
            <w:r w:rsidRPr="0005099E">
              <w:rPr>
                <w:bCs w:val="0"/>
                <w:sz w:val="16"/>
                <w:szCs w:val="16"/>
              </w:rPr>
              <w:t xml:space="preserve"> вперше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Pr="0005099E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п</w:t>
            </w:r>
            <w:r w:rsidR="008B36C3" w:rsidRPr="0005099E">
              <w:rPr>
                <w:bCs w:val="0"/>
                <w:sz w:val="16"/>
                <w:szCs w:val="16"/>
              </w:rPr>
              <w:t>омерл</w:t>
            </w:r>
            <w:r w:rsidRPr="0005099E">
              <w:rPr>
                <w:bCs w:val="0"/>
                <w:sz w:val="16"/>
                <w:szCs w:val="16"/>
              </w:rPr>
              <w:t>и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12D7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І</w:t>
            </w:r>
            <w:r w:rsidR="00D05D92"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C55F95" w:rsidRPr="002A3A15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="008B36C3" w:rsidRPr="0005099E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55F95" w:rsidRPr="003C12D7">
        <w:trPr>
          <w:jc w:val="center"/>
        </w:trPr>
        <w:tc>
          <w:tcPr>
            <w:tcW w:w="36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Усього захворювань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А00-Т98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6974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3811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 xml:space="preserve">з них </w:t>
            </w:r>
          </w:p>
          <w:p w:rsidR="008B36C3" w:rsidRPr="007825BC" w:rsidRDefault="00B068F1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д</w:t>
            </w:r>
            <w:r w:rsidR="008B36C3" w:rsidRPr="007825BC">
              <w:rPr>
                <w:bCs w:val="0"/>
                <w:sz w:val="18"/>
                <w:szCs w:val="18"/>
              </w:rPr>
              <w:t>еякі інфекційні та паразитарні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2.0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А00-В99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кишкові інфекційні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А00-А09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туберкульоз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А15-А19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хвороба, зумовлена вірусом імунодефіциту людини (ВІЛ)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В20-В24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Новоутворення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970517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3.0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С00-D48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злоякісні новоутворення -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970517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С00-С97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крові і кровотворних органів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4.0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D50-D89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455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260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анемії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D50-D64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447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256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гемофілія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D66, 67, 68.0,1,4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5.0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Е00-Е90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уроджений гіпотиреоз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Е03.0,1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цукровий діабет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Е10-Е14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proofErr w:type="spellStart"/>
            <w:r w:rsidRPr="00604944">
              <w:rPr>
                <w:b w:val="0"/>
                <w:bCs w:val="0"/>
                <w:sz w:val="18"/>
                <w:szCs w:val="18"/>
              </w:rPr>
              <w:t>фенілкетонурія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Е70.0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8B36C3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</w:tbl>
    <w:p w:rsidR="0058480A" w:rsidRPr="002A3A15" w:rsidRDefault="00354C5E" w:rsidP="00354C5E">
      <w:pPr>
        <w:ind w:right="247"/>
        <w:rPr>
          <w:lang w:val="uk-UA"/>
        </w:rPr>
      </w:pPr>
      <w:r>
        <w:rPr>
          <w:lang w:val="uk-U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3D3B69" w:rsidRPr="00C51501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EB4D41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proofErr w:type="spellStart"/>
            <w:r w:rsidRPr="000E004A">
              <w:rPr>
                <w:bCs w:val="0"/>
                <w:sz w:val="16"/>
                <w:szCs w:val="16"/>
              </w:rPr>
              <w:lastRenderedPageBreak/>
              <w:t>Найменуваннякласів</w:t>
            </w:r>
            <w:proofErr w:type="spellEnd"/>
            <w:r w:rsidRPr="000E004A">
              <w:rPr>
                <w:bCs w:val="0"/>
                <w:sz w:val="16"/>
                <w:szCs w:val="16"/>
              </w:rPr>
              <w:t xml:space="preserve"> і окремих </w:t>
            </w:r>
            <w:proofErr w:type="spellStart"/>
            <w:r w:rsidRPr="000E004A">
              <w:rPr>
                <w:bCs w:val="0"/>
                <w:sz w:val="16"/>
                <w:szCs w:val="16"/>
              </w:rPr>
              <w:t>хвороб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5F5903" w:rsidRPr="000E004A" w:rsidRDefault="005F5903" w:rsidP="000E004A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Шифр за 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823E12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 xml:space="preserve">Зареєстровано </w:t>
            </w:r>
            <w:proofErr w:type="spellStart"/>
            <w:r w:rsidRPr="000E004A">
              <w:rPr>
                <w:bCs w:val="0"/>
                <w:sz w:val="16"/>
                <w:szCs w:val="16"/>
              </w:rPr>
              <w:t>захво</w:t>
            </w:r>
            <w:r w:rsidR="000E004A">
              <w:rPr>
                <w:bCs w:val="0"/>
                <w:sz w:val="16"/>
                <w:szCs w:val="16"/>
              </w:rPr>
              <w:t>-</w:t>
            </w:r>
            <w:r w:rsidRPr="000E004A">
              <w:rPr>
                <w:bCs w:val="0"/>
                <w:sz w:val="16"/>
                <w:szCs w:val="16"/>
              </w:rPr>
              <w:t>рювань</w:t>
            </w:r>
            <w:proofErr w:type="spellEnd"/>
            <w:r w:rsidRPr="000E004A">
              <w:rPr>
                <w:bCs w:val="0"/>
                <w:sz w:val="16"/>
                <w:szCs w:val="16"/>
              </w:rPr>
              <w:t xml:space="preserve"> вперше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Pr="000E004A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Померло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Із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3D3B69" w:rsidRPr="000E004A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685797" w:rsidRPr="000E004A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Розлади психіки і поведінки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6.0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7C3C89" w:rsidRDefault="00354C5E" w:rsidP="000E004A">
            <w:pPr>
              <w:pStyle w:val="a6"/>
              <w:jc w:val="center"/>
              <w:rPr>
                <w:bCs w:val="0"/>
                <w:sz w:val="18"/>
                <w:szCs w:val="18"/>
              </w:rPr>
            </w:pPr>
            <w:r w:rsidRPr="007C3C89">
              <w:rPr>
                <w:bCs w:val="0"/>
                <w:sz w:val="18"/>
                <w:szCs w:val="18"/>
              </w:rPr>
              <w:t>F51,F93,F94, F98.2,3,4, F99.2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Хвороби нервової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G00-G99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дитячий церебральний параліч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G80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Н00-Н59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ретинопатія недоношених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Н35.1,2, Н33.4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вуха та соскоподібного відростка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Н60-Н95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I00-I90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дихання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J00-J99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гострі інфекції верхніх дихальних шляхів, пневмонії, грип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J00-J06, J10-J18</w:t>
            </w:r>
          </w:p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J20-J22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K00-K93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шкіри та підшкірної клітковини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L00-L99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кістково-м’язової системи та сполучної тканини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M00-M99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N00-N99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Окремі стани, які виникли в </w:t>
            </w:r>
            <w:proofErr w:type="spellStart"/>
            <w:r w:rsidRPr="003D3B69">
              <w:rPr>
                <w:bCs w:val="0"/>
                <w:sz w:val="18"/>
                <w:szCs w:val="18"/>
              </w:rPr>
              <w:t>перинатальному</w:t>
            </w:r>
            <w:proofErr w:type="spellEnd"/>
            <w:r w:rsidRPr="003D3B69">
              <w:rPr>
                <w:bCs w:val="0"/>
                <w:sz w:val="18"/>
                <w:szCs w:val="18"/>
              </w:rPr>
              <w:t xml:space="preserve"> періоді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P05-P96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Уроджені аномалії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Q00-Q99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розщілина хребта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нервової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Q00-Q04, Q06-Q07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уроджені вади розвитку </w:t>
            </w:r>
            <w:r w:rsidRPr="000E004A">
              <w:rPr>
                <w:bCs/>
                <w:sz w:val="18"/>
                <w:szCs w:val="18"/>
              </w:rPr>
              <w:t>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bCs/>
                <w:sz w:val="20"/>
              </w:rPr>
              <w:t>Q20-Q28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розщеплення губи та піднебіння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Q35-Q37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уроджена відсутність, атрезія та стеноз тонкої кишки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Q38-Q40, Q42-Q45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proofErr w:type="spellStart"/>
            <w:r w:rsidRPr="000E004A">
              <w:rPr>
                <w:sz w:val="18"/>
                <w:szCs w:val="18"/>
              </w:rPr>
              <w:t>неопущення</w:t>
            </w:r>
            <w:proofErr w:type="spellEnd"/>
            <w:r w:rsidRPr="000E004A">
              <w:rPr>
                <w:sz w:val="18"/>
                <w:szCs w:val="18"/>
              </w:rPr>
              <w:t xml:space="preserve"> яєчка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Q50-Q52, Q54-Q64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стегна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ступні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інші вроджені вади розвитку та деформації кістково-м’язової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Q67-Q79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Q10-Q18, Q30-Q34, Q80-Q89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rPr>
                <w:rFonts w:ascii="Times New Roman" w:hAnsi="Times New Roman" w:cs="Times New Roman"/>
                <w:sz w:val="18"/>
                <w:szCs w:val="18"/>
              </w:rPr>
            </w:pPr>
            <w:r w:rsidRPr="000E004A">
              <w:rPr>
                <w:rFonts w:ascii="Times New Roman" w:hAnsi="Times New Roman" w:cs="Times New Roman"/>
                <w:sz w:val="18"/>
                <w:szCs w:val="18"/>
              </w:rPr>
              <w:t>хромосомні аномалії, не класифіковані в інших рубриках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Q90-Q99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з них  хвороба Дауна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Симптоми, ознаки та відхилення від норми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R00-R99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лабораторне виявлення вірусу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синдром раптової смерті немовляти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Травми, отруєння та деякі інші наслідки дії зовнішніх причин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S00-T98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Крім того, </w:t>
            </w:r>
            <w:proofErr w:type="spellStart"/>
            <w:r w:rsidRPr="003D3B69">
              <w:rPr>
                <w:bCs w:val="0"/>
                <w:sz w:val="18"/>
                <w:szCs w:val="18"/>
              </w:rPr>
              <w:t>безсимптомна</w:t>
            </w:r>
            <w:proofErr w:type="spellEnd"/>
            <w:r w:rsidRPr="003D3B69">
              <w:rPr>
                <w:bCs w:val="0"/>
                <w:sz w:val="18"/>
                <w:szCs w:val="18"/>
              </w:rPr>
              <w:t xml:space="preserve"> інфекція,  спричинена вірусом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Z21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</w:tbl>
    <w:p w:rsidR="00A1103B" w:rsidRPr="002A3A15" w:rsidRDefault="00A1103B">
      <w:pPr>
        <w:rPr>
          <w:lang w:val="uk-UA"/>
        </w:rPr>
      </w:pPr>
    </w:p>
    <w:p w:rsidR="00010CBE" w:rsidRPr="002A3A15" w:rsidRDefault="00010CBE">
      <w:pPr>
        <w:rPr>
          <w:b/>
          <w:bCs/>
          <w:i/>
          <w:iCs/>
          <w:sz w:val="24"/>
          <w:szCs w:val="24"/>
          <w:lang w:val="uk-UA"/>
        </w:rPr>
        <w:sectPr w:rsidR="00010CBE" w:rsidRPr="002A3A15" w:rsidSect="00AB01A8">
          <w:footerReference w:type="even" r:id="rId8"/>
          <w:footerReference w:type="default" r:id="rId9"/>
          <w:pgSz w:w="11907" w:h="16840" w:code="9"/>
          <w:pgMar w:top="567" w:right="567" w:bottom="567" w:left="1134" w:header="709" w:footer="709" w:gutter="0"/>
          <w:pgNumType w:start="1"/>
          <w:cols w:space="709"/>
          <w:titlePg/>
        </w:sectPr>
      </w:pPr>
    </w:p>
    <w:p w:rsidR="00AB01A8" w:rsidRDefault="00AB01A8" w:rsidP="00AB01A8">
      <w:pPr>
        <w:pStyle w:val="a6"/>
        <w:rPr>
          <w:b w:val="0"/>
          <w:sz w:val="20"/>
          <w:szCs w:val="20"/>
        </w:rPr>
      </w:pPr>
    </w:p>
    <w:p w:rsidR="004708CC" w:rsidRPr="002A3A15" w:rsidRDefault="004708CC" w:rsidP="00AB01A8">
      <w:pPr>
        <w:pStyle w:val="a6"/>
        <w:jc w:val="center"/>
        <w:rPr>
          <w:bCs w:val="0"/>
        </w:rPr>
      </w:pPr>
      <w:r w:rsidRPr="002A3A15">
        <w:rPr>
          <w:bCs w:val="0"/>
        </w:rPr>
        <w:t>Грудне вигодовування дітей у віці до 1 року, які перебувають на обліку</w:t>
      </w:r>
    </w:p>
    <w:p w:rsidR="004708CC" w:rsidRPr="00AB01A8" w:rsidRDefault="00AB01A8" w:rsidP="00AB01A8">
      <w:pPr>
        <w:rPr>
          <w:b/>
          <w:i/>
          <w:iCs/>
          <w:lang w:val="uk-UA"/>
        </w:rPr>
      </w:pPr>
      <w:proofErr w:type="spellStart"/>
      <w:r w:rsidRPr="00AB01A8">
        <w:rPr>
          <w:b/>
        </w:rPr>
        <w:t>Таблиця</w:t>
      </w:r>
      <w:proofErr w:type="spellEnd"/>
      <w:r w:rsidRPr="00AB01A8">
        <w:rPr>
          <w:b/>
        </w:rPr>
        <w:t xml:space="preserve"> 2</w:t>
      </w:r>
      <w:r>
        <w:rPr>
          <w:b/>
          <w:lang w:val="uk-UA"/>
        </w:rPr>
        <w:t>4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3"/>
        <w:gridCol w:w="1262"/>
        <w:gridCol w:w="2526"/>
        <w:gridCol w:w="3052"/>
        <w:gridCol w:w="3053"/>
      </w:tblGrid>
      <w:tr w:rsidR="004708CC" w:rsidRPr="00C51501">
        <w:trPr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EB4D4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Усього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7961E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з</w:t>
            </w:r>
            <w:r w:rsidR="004708CC" w:rsidRPr="00AB01A8">
              <w:rPr>
                <w:bCs w:val="0"/>
                <w:sz w:val="16"/>
                <w:szCs w:val="16"/>
              </w:rPr>
              <w:t xml:space="preserve"> них перебувало на виключно грудному годуванні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3 місяців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6 місяців</w:t>
            </w:r>
          </w:p>
        </w:tc>
      </w:tr>
      <w:tr w:rsidR="004708CC" w:rsidRPr="00AB01A8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3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 дітей, що досягли в звітному році 1 року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4315</w:t>
            </w:r>
          </w:p>
        </w:tc>
        <w:tc>
          <w:tcPr>
            <w:tcW w:w="205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1706</w:t>
            </w:r>
          </w:p>
        </w:tc>
        <w:tc>
          <w:tcPr>
            <w:tcW w:w="205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2276</w:t>
            </w:r>
          </w:p>
        </w:tc>
      </w:tr>
    </w:tbl>
    <w:p w:rsidR="004708CC" w:rsidRDefault="004708CC">
      <w:pPr>
        <w:rPr>
          <w:bCs/>
          <w:lang w:val="uk-UA"/>
        </w:rPr>
      </w:pPr>
    </w:p>
    <w:p w:rsidR="00AB01A8" w:rsidRPr="00AB01A8" w:rsidRDefault="00AB01A8">
      <w:pPr>
        <w:rPr>
          <w:bCs/>
          <w:lang w:val="uk-UA"/>
        </w:rPr>
      </w:pPr>
    </w:p>
    <w:p w:rsidR="00010CBE" w:rsidRPr="002A3A15" w:rsidRDefault="00010CBE" w:rsidP="00AB01A8">
      <w:pPr>
        <w:jc w:val="center"/>
        <w:rPr>
          <w:b/>
          <w:bCs/>
          <w:i/>
          <w:iCs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Профілактичні огляди дітей та їх результати</w:t>
      </w:r>
    </w:p>
    <w:p w:rsidR="00010CBE" w:rsidRPr="00AB01A8" w:rsidRDefault="00AB01A8">
      <w:pPr>
        <w:rPr>
          <w:b/>
          <w:bCs/>
          <w:i/>
          <w:iCs/>
          <w:lang w:val="uk-UA"/>
        </w:rPr>
      </w:pPr>
      <w:proofErr w:type="spellStart"/>
      <w:r w:rsidRPr="00AB01A8">
        <w:rPr>
          <w:b/>
        </w:rPr>
        <w:t>Таблиця</w:t>
      </w:r>
      <w:proofErr w:type="spellEnd"/>
      <w:r w:rsidRPr="00AB01A8">
        <w:rPr>
          <w:b/>
        </w:rPr>
        <w:t xml:space="preserve"> 2</w:t>
      </w:r>
      <w:r>
        <w:rPr>
          <w:b/>
          <w:lang w:val="uk-UA"/>
        </w:rPr>
        <w:t>5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927"/>
        <w:gridCol w:w="927"/>
        <w:gridCol w:w="927"/>
        <w:gridCol w:w="927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4333FA" w:rsidRPr="00B42452">
        <w:trPr>
          <w:cantSplit/>
          <w:jc w:val="center"/>
        </w:trPr>
        <w:tc>
          <w:tcPr>
            <w:tcW w:w="416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D030C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10CBE" w:rsidRPr="00B42452" w:rsidRDefault="00010CBE" w:rsidP="00B42452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B1E61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Оглянуто</w:t>
            </w:r>
          </w:p>
        </w:tc>
        <w:tc>
          <w:tcPr>
            <w:tcW w:w="8001" w:type="dxa"/>
            <w:gridSpan w:val="10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Виявлено при проф</w:t>
            </w:r>
            <w:r w:rsidR="006B1E61" w:rsidRPr="00B42452">
              <w:rPr>
                <w:b/>
                <w:sz w:val="16"/>
                <w:szCs w:val="16"/>
                <w:lang w:val="uk-UA"/>
              </w:rPr>
              <w:t xml:space="preserve">ілактичних </w:t>
            </w:r>
            <w:r w:rsidRPr="00B42452">
              <w:rPr>
                <w:b/>
                <w:sz w:val="16"/>
                <w:szCs w:val="16"/>
                <w:lang w:val="uk-UA"/>
              </w:rPr>
              <w:t>оглядах</w:t>
            </w: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пониженням гостроти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дефектами мови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>і сколіозом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порушенням осанки</w:t>
            </w:r>
          </w:p>
        </w:tc>
      </w:tr>
      <w:tr w:rsidR="008C4179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слуху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зору</w:t>
            </w: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</w:tr>
      <w:tr w:rsidR="004333FA" w:rsidRPr="00B42452">
        <w:trPr>
          <w:jc w:val="center"/>
        </w:trPr>
        <w:tc>
          <w:tcPr>
            <w:tcW w:w="41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</w:tr>
      <w:tr w:rsidR="004333FA" w:rsidRPr="002A3A15">
        <w:trPr>
          <w:jc w:val="center"/>
        </w:trPr>
        <w:tc>
          <w:tcPr>
            <w:tcW w:w="4168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Усього дітей</w:t>
            </w:r>
          </w:p>
          <w:p w:rsidR="00010CBE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0-1</w:t>
            </w:r>
            <w:r w:rsidR="005A2179" w:rsidRPr="00B42452">
              <w:rPr>
                <w:lang w:val="uk-UA"/>
              </w:rPr>
              <w:t>7</w:t>
            </w:r>
            <w:r w:rsidR="00D07423" w:rsidRPr="00B42452">
              <w:rPr>
                <w:lang w:val="uk-UA"/>
              </w:rPr>
              <w:t xml:space="preserve"> років</w:t>
            </w:r>
            <w:r w:rsidRPr="00B42452">
              <w:rPr>
                <w:lang w:val="uk-UA"/>
              </w:rPr>
              <w:t xml:space="preserve"> включно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1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120692</w:t>
            </w:r>
          </w:p>
        </w:tc>
        <w:tc>
          <w:tcPr>
            <w:tcW w:w="87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60593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162</w:t>
            </w:r>
          </w:p>
        </w:tc>
        <w:tc>
          <w:tcPr>
            <w:tcW w:w="8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6200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3098</w:t>
            </w:r>
          </w:p>
        </w:tc>
        <w:tc>
          <w:tcPr>
            <w:tcW w:w="7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1668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1831</w:t>
            </w:r>
          </w:p>
        </w:tc>
        <w:tc>
          <w:tcPr>
            <w:tcW w:w="76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956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4669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2243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 тому числі дошкільного віку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2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25403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12746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928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446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983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301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що почали навчання</w:t>
            </w:r>
          </w:p>
          <w:p w:rsidR="00010CBE" w:rsidRPr="00B42452" w:rsidRDefault="00010CBE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8C4179">
              <w:rPr>
                <w:lang w:val="uk-UA"/>
              </w:rPr>
              <w:t xml:space="preserve"> </w:t>
            </w:r>
            <w:r w:rsidRPr="00B42452">
              <w:rPr>
                <w:lang w:val="uk-UA"/>
              </w:rPr>
              <w:t>6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3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6818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3440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393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282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398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178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010CBE" w:rsidRPr="00B42452">
              <w:rPr>
                <w:lang w:val="uk-UA"/>
              </w:rPr>
              <w:t xml:space="preserve"> 7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4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3278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1667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180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>
            <w:pPr>
              <w:rPr>
                <w:lang w:val="uk-UA"/>
              </w:rPr>
            </w:pPr>
            <w:r w:rsidRPr="00B42452">
              <w:rPr>
                <w:lang w:val="uk-UA"/>
              </w:rPr>
              <w:t>ш</w:t>
            </w:r>
            <w:r w:rsidR="00010CBE" w:rsidRPr="00B42452">
              <w:rPr>
                <w:lang w:val="uk-UA"/>
              </w:rPr>
              <w:t>колярі</w:t>
            </w:r>
            <w:r w:rsidR="00493CC5" w:rsidRPr="00B42452">
              <w:rPr>
                <w:lang w:val="uk-UA"/>
              </w:rPr>
              <w:t xml:space="preserve"> </w:t>
            </w:r>
            <w:r w:rsidR="00010CBE" w:rsidRPr="00B42452">
              <w:rPr>
                <w:lang w:val="uk-UA"/>
              </w:rPr>
              <w:t>2-8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5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60574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29907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3189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1587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490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1817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866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93CC5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школярі 9-11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6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22783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11734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1475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754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319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1546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493CC5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763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 xml:space="preserve">Крім того, діти, яких </w:t>
            </w:r>
            <w:proofErr w:type="spellStart"/>
            <w:r w:rsidRPr="00B42452">
              <w:rPr>
                <w:lang w:val="uk-UA"/>
              </w:rPr>
              <w:t>пе</w:t>
            </w:r>
            <w:r w:rsidR="008C4179">
              <w:rPr>
                <w:lang w:val="uk-UA"/>
              </w:rPr>
              <w:t>-</w:t>
            </w:r>
            <w:r w:rsidRPr="00B42452">
              <w:rPr>
                <w:lang w:val="uk-UA"/>
              </w:rPr>
              <w:t>редали</w:t>
            </w:r>
            <w:proofErr w:type="spellEnd"/>
            <w:r w:rsidRPr="00B42452">
              <w:rPr>
                <w:lang w:val="uk-UA"/>
              </w:rPr>
              <w:t xml:space="preserve"> під нагляд поліклініки для дорослих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7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8375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4270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010CBE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402</w:t>
            </w:r>
          </w:p>
        </w:tc>
      </w:tr>
    </w:tbl>
    <w:p w:rsidR="00D4523C" w:rsidRDefault="00D4523C">
      <w:pPr>
        <w:pStyle w:val="a7"/>
        <w:rPr>
          <w:rFonts w:ascii="Times New Roman" w:hAnsi="Times New Roman" w:cs="Times New Roman"/>
          <w:lang w:val="uk-UA"/>
        </w:rPr>
      </w:pPr>
    </w:p>
    <w:p w:rsidR="004333FA" w:rsidRPr="004333FA" w:rsidRDefault="004333FA">
      <w:pPr>
        <w:pStyle w:val="a7"/>
        <w:rPr>
          <w:rFonts w:ascii="Times New Roman" w:hAnsi="Times New Roman" w:cs="Times New Roman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479"/>
        <w:gridCol w:w="2379"/>
        <w:gridCol w:w="4930"/>
      </w:tblGrid>
      <w:tr w:rsidR="00D82BD1" w:rsidRPr="00C51501" w:rsidTr="00F817DC">
        <w:trPr>
          <w:jc w:val="center"/>
        </w:trPr>
        <w:tc>
          <w:tcPr>
            <w:tcW w:w="7479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Дата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29.01.2025р.</w:t>
            </w:r>
          </w:p>
          <w:p w:rsidR="00D82BD1" w:rsidRPr="00F817DC" w:rsidRDefault="005B4DD2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4445</wp:posOffset>
                      </wp:positionV>
                      <wp:extent cx="1183005" cy="0"/>
                      <wp:effectExtent l="0" t="0" r="0" b="0"/>
                      <wp:wrapNone/>
                      <wp:docPr id="4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3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5pt,.35pt" to="115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Z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"/>
                  </w:pict>
                </mc:Fallback>
              </mc:AlternateContent>
            </w:r>
          </w:p>
          <w:p w:rsidR="00D82BD1" w:rsidRPr="00F817DC" w:rsidRDefault="00D82BD1" w:rsidP="00D82BD1">
            <w:pPr>
              <w:pStyle w:val="a7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Виконавець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Олена ПШЕНЯНИК</w:t>
            </w:r>
          </w:p>
          <w:p w:rsidR="00D82BD1" w:rsidRPr="00F817DC" w:rsidRDefault="005B4DD2" w:rsidP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11430</wp:posOffset>
                      </wp:positionV>
                      <wp:extent cx="1934845" cy="0"/>
                      <wp:effectExtent l="0" t="0" r="0" b="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4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.9pt" to="205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8X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"/>
                  </w:pict>
                </mc:Fallback>
              </mc:AlternateContent>
            </w:r>
          </w:p>
          <w:p w:rsidR="00D82BD1" w:rsidRPr="00F817DC" w:rsidRDefault="005B4DD2" w:rsidP="004333FA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17780</wp:posOffset>
                      </wp:positionV>
                      <wp:extent cx="2590800" cy="0"/>
                      <wp:effectExtent l="0" t="0" r="0" b="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1.4pt" to="205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/I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"/>
                  </w:pict>
                </mc:Fallback>
              </mc:AlternateContent>
            </w:r>
            <w:r w:rsidR="004333FA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</w: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2379" w:type="dxa"/>
            <w:vAlign w:val="center"/>
          </w:tcPr>
          <w:p w:rsidR="00D82BD1" w:rsidRPr="00F817DC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F817DC">
              <w:rPr>
                <w:rFonts w:ascii="Times New Roman" w:hAnsi="Times New Roman" w:cs="Times New Roman"/>
                <w:b/>
                <w:lang w:val="uk-UA"/>
              </w:rPr>
              <w:t>м.п</w:t>
            </w:r>
            <w:proofErr w:type="spellEnd"/>
          </w:p>
        </w:tc>
        <w:tc>
          <w:tcPr>
            <w:tcW w:w="4930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Керівник закладу</w:t>
            </w:r>
            <w:r w:rsidRPr="00F817D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_____________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                          (підпис) 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D82BD1" w:rsidRPr="00F817DC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lang w:val="uk-UA"/>
              </w:rPr>
              <w:t>Віктор ЯРМОЛЮК</w:t>
            </w:r>
          </w:p>
          <w:p w:rsidR="00D82BD1" w:rsidRPr="00F817DC" w:rsidRDefault="005B4DD2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13970</wp:posOffset>
                      </wp:positionV>
                      <wp:extent cx="2590800" cy="0"/>
                      <wp:effectExtent l="0" t="0" r="0" b="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1.1pt" to="203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+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z0JreuAIiKrWzoTh6Vi9mq+l3h5SuWqIOPFJ8vRjIy0JG8iYlbJyBC/b9F80ghhy9jn06&#10;N7YLkNABdI5yXO5y8LNHFA4n00U6T0E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"/>
                  </w:pict>
                </mc:Fallback>
              </mc:AlternateConten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батькові)</w:t>
            </w:r>
          </w:p>
        </w:tc>
      </w:tr>
    </w:tbl>
    <w:p w:rsidR="000079F0" w:rsidRPr="00C51501" w:rsidRDefault="000079F0">
      <w:pPr>
        <w:rPr>
          <w:lang w:val="ru-RU"/>
        </w:rPr>
      </w:pPr>
    </w:p>
    <w:sectPr w:rsidR="000079F0" w:rsidRPr="00C51501" w:rsidSect="009949F3">
      <w:pgSz w:w="16840" w:h="11907" w:orient="landscape" w:code="9"/>
      <w:pgMar w:top="1134" w:right="1134" w:bottom="567" w:left="1134" w:header="709" w:footer="709" w:gutter="0"/>
      <w:pgNumType w:start="5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760" w:rsidRDefault="00B14760">
      <w:r>
        <w:separator/>
      </w:r>
    </w:p>
  </w:endnote>
  <w:endnote w:type="continuationSeparator" w:id="0">
    <w:p w:rsidR="00B14760" w:rsidRDefault="00B1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51501">
      <w:rPr>
        <w:rStyle w:val="ab"/>
        <w:noProof/>
      </w:rPr>
      <w:t>2</w: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760" w:rsidRDefault="00B14760">
      <w:r>
        <w:separator/>
      </w:r>
    </w:p>
  </w:footnote>
  <w:footnote w:type="continuationSeparator" w:id="0">
    <w:p w:rsidR="00B14760" w:rsidRDefault="00B14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0A6E"/>
    <w:multiLevelType w:val="singleLevel"/>
    <w:tmpl w:val="8D00D2F8"/>
    <w:lvl w:ilvl="0">
      <w:start w:val="8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41E47E7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9F0"/>
    <w:rsid w:val="000079F0"/>
    <w:rsid w:val="00010CBE"/>
    <w:rsid w:val="0002690E"/>
    <w:rsid w:val="000271B4"/>
    <w:rsid w:val="00032156"/>
    <w:rsid w:val="0005099E"/>
    <w:rsid w:val="00066F9F"/>
    <w:rsid w:val="000814A4"/>
    <w:rsid w:val="000C0A1B"/>
    <w:rsid w:val="000D7C3F"/>
    <w:rsid w:val="000E004A"/>
    <w:rsid w:val="000E20D3"/>
    <w:rsid w:val="00177B6D"/>
    <w:rsid w:val="00186C0B"/>
    <w:rsid w:val="001A2687"/>
    <w:rsid w:val="001A72ED"/>
    <w:rsid w:val="001E1616"/>
    <w:rsid w:val="001F0F6F"/>
    <w:rsid w:val="0021141D"/>
    <w:rsid w:val="0025589E"/>
    <w:rsid w:val="002605E1"/>
    <w:rsid w:val="0026786F"/>
    <w:rsid w:val="002828FE"/>
    <w:rsid w:val="00287095"/>
    <w:rsid w:val="00296D53"/>
    <w:rsid w:val="002A3A15"/>
    <w:rsid w:val="002D6F35"/>
    <w:rsid w:val="002E54F9"/>
    <w:rsid w:val="00305636"/>
    <w:rsid w:val="00313E15"/>
    <w:rsid w:val="00316D0B"/>
    <w:rsid w:val="00317B24"/>
    <w:rsid w:val="00334361"/>
    <w:rsid w:val="00354C5E"/>
    <w:rsid w:val="003700C5"/>
    <w:rsid w:val="0038299B"/>
    <w:rsid w:val="00392922"/>
    <w:rsid w:val="003A7545"/>
    <w:rsid w:val="003C12D7"/>
    <w:rsid w:val="003D3B69"/>
    <w:rsid w:val="003E09CE"/>
    <w:rsid w:val="003F268A"/>
    <w:rsid w:val="004333FA"/>
    <w:rsid w:val="00437314"/>
    <w:rsid w:val="004708CC"/>
    <w:rsid w:val="00470CA8"/>
    <w:rsid w:val="00493CC5"/>
    <w:rsid w:val="004947D3"/>
    <w:rsid w:val="004A0C62"/>
    <w:rsid w:val="004F4460"/>
    <w:rsid w:val="00507FCA"/>
    <w:rsid w:val="005211D0"/>
    <w:rsid w:val="00532A3F"/>
    <w:rsid w:val="005560DC"/>
    <w:rsid w:val="00557E6E"/>
    <w:rsid w:val="00572BFB"/>
    <w:rsid w:val="00576807"/>
    <w:rsid w:val="0058480A"/>
    <w:rsid w:val="00587C07"/>
    <w:rsid w:val="00595455"/>
    <w:rsid w:val="005A2179"/>
    <w:rsid w:val="005B4DD2"/>
    <w:rsid w:val="005C0A7E"/>
    <w:rsid w:val="005C475A"/>
    <w:rsid w:val="005F5903"/>
    <w:rsid w:val="00604944"/>
    <w:rsid w:val="00622DEE"/>
    <w:rsid w:val="006515B3"/>
    <w:rsid w:val="0065246B"/>
    <w:rsid w:val="00660979"/>
    <w:rsid w:val="00661BD7"/>
    <w:rsid w:val="00662804"/>
    <w:rsid w:val="00685797"/>
    <w:rsid w:val="006B1E61"/>
    <w:rsid w:val="006B5645"/>
    <w:rsid w:val="006C0F7B"/>
    <w:rsid w:val="006D030C"/>
    <w:rsid w:val="006D2CA3"/>
    <w:rsid w:val="006E1A00"/>
    <w:rsid w:val="00713B5D"/>
    <w:rsid w:val="00722C1E"/>
    <w:rsid w:val="00732B8A"/>
    <w:rsid w:val="00746A0B"/>
    <w:rsid w:val="00751E46"/>
    <w:rsid w:val="00775374"/>
    <w:rsid w:val="007770CD"/>
    <w:rsid w:val="007825BC"/>
    <w:rsid w:val="007961E1"/>
    <w:rsid w:val="007B622F"/>
    <w:rsid w:val="007C1450"/>
    <w:rsid w:val="007C3C89"/>
    <w:rsid w:val="007E7ED2"/>
    <w:rsid w:val="00806E22"/>
    <w:rsid w:val="00823E12"/>
    <w:rsid w:val="00850EB4"/>
    <w:rsid w:val="00865A46"/>
    <w:rsid w:val="008B36C3"/>
    <w:rsid w:val="008C4179"/>
    <w:rsid w:val="008C5864"/>
    <w:rsid w:val="008C6158"/>
    <w:rsid w:val="00914821"/>
    <w:rsid w:val="00924360"/>
    <w:rsid w:val="0092506A"/>
    <w:rsid w:val="0093657B"/>
    <w:rsid w:val="00962918"/>
    <w:rsid w:val="0096744F"/>
    <w:rsid w:val="00970517"/>
    <w:rsid w:val="009909BE"/>
    <w:rsid w:val="009949F3"/>
    <w:rsid w:val="009A70B4"/>
    <w:rsid w:val="009D3D36"/>
    <w:rsid w:val="00A1103B"/>
    <w:rsid w:val="00A34E29"/>
    <w:rsid w:val="00A45F02"/>
    <w:rsid w:val="00A54350"/>
    <w:rsid w:val="00A5746D"/>
    <w:rsid w:val="00AB01A8"/>
    <w:rsid w:val="00AC5B77"/>
    <w:rsid w:val="00AD0037"/>
    <w:rsid w:val="00AD5E04"/>
    <w:rsid w:val="00AE1489"/>
    <w:rsid w:val="00AF3521"/>
    <w:rsid w:val="00B068F1"/>
    <w:rsid w:val="00B14760"/>
    <w:rsid w:val="00B150BD"/>
    <w:rsid w:val="00B21FAD"/>
    <w:rsid w:val="00B27494"/>
    <w:rsid w:val="00B42452"/>
    <w:rsid w:val="00BA6A59"/>
    <w:rsid w:val="00BB2304"/>
    <w:rsid w:val="00BC76F4"/>
    <w:rsid w:val="00BE4CD6"/>
    <w:rsid w:val="00C000B0"/>
    <w:rsid w:val="00C33E57"/>
    <w:rsid w:val="00C354B3"/>
    <w:rsid w:val="00C35E1B"/>
    <w:rsid w:val="00C4765A"/>
    <w:rsid w:val="00C51501"/>
    <w:rsid w:val="00C53D52"/>
    <w:rsid w:val="00C55F95"/>
    <w:rsid w:val="00C60FDE"/>
    <w:rsid w:val="00C623F0"/>
    <w:rsid w:val="00C64F0B"/>
    <w:rsid w:val="00CA2B03"/>
    <w:rsid w:val="00CB3CF0"/>
    <w:rsid w:val="00CB4590"/>
    <w:rsid w:val="00CC2E9A"/>
    <w:rsid w:val="00CD6C1E"/>
    <w:rsid w:val="00CF13DA"/>
    <w:rsid w:val="00CF50C7"/>
    <w:rsid w:val="00D05D92"/>
    <w:rsid w:val="00D07423"/>
    <w:rsid w:val="00D15680"/>
    <w:rsid w:val="00D30A3D"/>
    <w:rsid w:val="00D4523C"/>
    <w:rsid w:val="00D7003B"/>
    <w:rsid w:val="00D71A2A"/>
    <w:rsid w:val="00D71C41"/>
    <w:rsid w:val="00D77F05"/>
    <w:rsid w:val="00D82BD1"/>
    <w:rsid w:val="00DC7EA5"/>
    <w:rsid w:val="00DD2562"/>
    <w:rsid w:val="00DE5FF7"/>
    <w:rsid w:val="00E3406C"/>
    <w:rsid w:val="00E5745E"/>
    <w:rsid w:val="00E7556E"/>
    <w:rsid w:val="00EB1D92"/>
    <w:rsid w:val="00EB4D41"/>
    <w:rsid w:val="00F02FC2"/>
    <w:rsid w:val="00F06461"/>
    <w:rsid w:val="00F13314"/>
    <w:rsid w:val="00F468AE"/>
    <w:rsid w:val="00F50611"/>
    <w:rsid w:val="00F66166"/>
    <w:rsid w:val="00F817DC"/>
    <w:rsid w:val="00F95869"/>
    <w:rsid w:val="00F96F76"/>
    <w:rsid w:val="00FF21F5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азвание Знак"/>
    <w:basedOn w:val="a0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азвание Знак"/>
    <w:basedOn w:val="a0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51;&#1055;&#1047;_&#1079;_&#1087;i&#1076;&#1088;&#1086;&#1079;&#1076;i&#1083;&#1072;&#1084;&#1080;_27122024\tmp\F3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F31</Template>
  <TotalTime>3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MedStat</Company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Tamara</dc:creator>
  <cp:keywords>Ethan</cp:keywords>
  <cp:lastModifiedBy>Tamara</cp:lastModifiedBy>
  <cp:revision>2</cp:revision>
  <cp:lastPrinted>2025-01-29T08:05:00Z</cp:lastPrinted>
  <dcterms:created xsi:type="dcterms:W3CDTF">2025-01-29T08:04:00Z</dcterms:created>
  <dcterms:modified xsi:type="dcterms:W3CDTF">2025-01-29T08:07:00Z</dcterms:modified>
</cp:coreProperties>
</file>